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380" w:rsidRDefault="00773380">
      <w:pPr>
        <w:rPr>
          <w:rFonts w:ascii="Helvetica" w:hAnsi="Helvetica" w:cs="Helvetica"/>
          <w:bCs/>
          <w:sz w:val="30"/>
          <w:szCs w:val="30"/>
          <w:bdr w:val="none" w:sz="0" w:space="0" w:color="auto" w:frame="1"/>
          <w:shd w:val="clear" w:color="auto" w:fill="FFFFFF"/>
        </w:rPr>
      </w:pPr>
      <w:r>
        <w:rPr>
          <w:rFonts w:ascii="Helvetica" w:hAnsi="Helvetica" w:cs="Helvetica"/>
          <w:bCs/>
          <w:sz w:val="30"/>
          <w:szCs w:val="30"/>
          <w:bdr w:val="none" w:sz="0" w:space="0" w:color="auto" w:frame="1"/>
          <w:shd w:val="clear" w:color="auto" w:fill="FFFFFF"/>
        </w:rPr>
        <w:t>Bijlage 1 Vraag- en antwoordformulier</w:t>
      </w:r>
      <w:bookmarkStart w:id="0" w:name="_GoBack"/>
      <w:bookmarkEnd w:id="0"/>
    </w:p>
    <w:p w:rsidR="00C32C6D" w:rsidRDefault="00C32C6D">
      <w:pPr>
        <w:rPr>
          <w:rFonts w:ascii="Helvetica" w:hAnsi="Helvetica" w:cs="Helvetica"/>
          <w:bCs/>
          <w:sz w:val="30"/>
          <w:szCs w:val="30"/>
          <w:bdr w:val="none" w:sz="0" w:space="0" w:color="auto" w:frame="1"/>
          <w:shd w:val="clear" w:color="auto" w:fill="FFFFFF"/>
        </w:rPr>
      </w:pPr>
      <w:r>
        <w:rPr>
          <w:rFonts w:ascii="Helvetica" w:hAnsi="Helvetica" w:cs="Helvetica"/>
          <w:bCs/>
          <w:sz w:val="30"/>
          <w:szCs w:val="30"/>
          <w:bdr w:val="none" w:sz="0" w:space="0" w:color="auto" w:frame="1"/>
          <w:shd w:val="clear" w:color="auto" w:fill="FFFFFF"/>
        </w:rPr>
        <w:t xml:space="preserve">Onderhoud brandmeldinstallaties </w:t>
      </w:r>
    </w:p>
    <w:p w:rsidR="000138F2" w:rsidRDefault="00C9358B" w:rsidP="00C9358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C9358B">
        <w:rPr>
          <w:rFonts w:ascii="Helvetica" w:hAnsi="Helvetica" w:cs="Helvetica"/>
          <w:color w:val="000000"/>
        </w:rPr>
        <w:t xml:space="preserve">Hoogheemraadschap van Rijnland </w:t>
      </w:r>
      <w:r w:rsidR="00873B9C">
        <w:rPr>
          <w:rFonts w:ascii="Helvetica" w:hAnsi="Helvetica" w:cs="Helvetica"/>
          <w:color w:val="000000"/>
        </w:rPr>
        <w:t xml:space="preserve">wenst voor </w:t>
      </w:r>
      <w:r w:rsidR="000138F2">
        <w:rPr>
          <w:rFonts w:ascii="Helvetica" w:hAnsi="Helvetica" w:cs="Helvetica"/>
          <w:color w:val="000000"/>
        </w:rPr>
        <w:t>het o</w:t>
      </w:r>
      <w:r w:rsidR="00873B9C">
        <w:rPr>
          <w:rFonts w:ascii="Helvetica" w:hAnsi="Helvetica" w:cs="Helvetica"/>
          <w:color w:val="000000"/>
        </w:rPr>
        <w:t xml:space="preserve">nderhoud van de aanwezige </w:t>
      </w:r>
      <w:r w:rsidR="00873B9C" w:rsidRPr="00873B9C">
        <w:rPr>
          <w:rFonts w:ascii="Helvetica" w:hAnsi="Helvetica" w:cs="Helvetica"/>
          <w:color w:val="000000"/>
        </w:rPr>
        <w:t>brandmeldinstallaties, ontruimingsalarminstallaties, automatische brandblusinstallaties en rookbeheersingssystemen</w:t>
      </w:r>
      <w:r w:rsidR="00873B9C">
        <w:rPr>
          <w:rFonts w:ascii="Helvetica" w:hAnsi="Helvetica" w:cs="Helvetica"/>
          <w:color w:val="000000"/>
        </w:rPr>
        <w:t xml:space="preserve"> in haar</w:t>
      </w:r>
      <w:r w:rsidR="00873B9C" w:rsidRPr="00873B9C">
        <w:rPr>
          <w:rFonts w:ascii="Helvetica" w:hAnsi="Helvetica" w:cs="Helvetica"/>
          <w:color w:val="000000"/>
        </w:rPr>
        <w:t xml:space="preserve"> panden</w:t>
      </w:r>
      <w:r w:rsidR="000138F2">
        <w:rPr>
          <w:rFonts w:ascii="Helvetica" w:hAnsi="Helvetica" w:cs="Helvetica"/>
          <w:color w:val="000000"/>
        </w:rPr>
        <w:t xml:space="preserve"> </w:t>
      </w:r>
      <w:r w:rsidR="00873B9C">
        <w:rPr>
          <w:rFonts w:ascii="Helvetica" w:hAnsi="Helvetica" w:cs="Helvetica"/>
          <w:color w:val="000000"/>
        </w:rPr>
        <w:t>één of meerdere partijen te contracteren</w:t>
      </w:r>
      <w:r w:rsidR="000138F2">
        <w:rPr>
          <w:rFonts w:ascii="Helvetica" w:hAnsi="Helvetica" w:cs="Helvetica"/>
          <w:color w:val="000000"/>
        </w:rPr>
        <w:t xml:space="preserve">. </w:t>
      </w:r>
    </w:p>
    <w:p w:rsidR="000C0789" w:rsidRDefault="000C0789" w:rsidP="00C9358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Als belangrijkste aspecten voor deze opdracht worden gezien:</w:t>
      </w:r>
    </w:p>
    <w:p w:rsidR="000C0789" w:rsidRDefault="000C0789" w:rsidP="000C0789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</w:t>
      </w:r>
      <w:r w:rsidR="000138F2" w:rsidRPr="000C0789">
        <w:rPr>
          <w:rFonts w:ascii="Helvetica" w:hAnsi="Helvetica" w:cs="Helvetica"/>
          <w:color w:val="000000"/>
        </w:rPr>
        <w:t>niformiteit in uitvoering</w:t>
      </w:r>
      <w:r>
        <w:rPr>
          <w:rFonts w:ascii="Helvetica" w:hAnsi="Helvetica" w:cs="Helvetica"/>
          <w:color w:val="000000"/>
        </w:rPr>
        <w:t>;</w:t>
      </w:r>
    </w:p>
    <w:p w:rsidR="00545D28" w:rsidRDefault="00545D28" w:rsidP="000C0789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0C0789">
        <w:rPr>
          <w:rFonts w:ascii="Helvetica" w:hAnsi="Helvetica" w:cs="Helvetica"/>
          <w:color w:val="000000"/>
        </w:rPr>
        <w:t>ontzorgen in planning en vastleggin</w:t>
      </w:r>
      <w:r w:rsidR="000C0789">
        <w:rPr>
          <w:rFonts w:ascii="Helvetica" w:hAnsi="Helvetica" w:cs="Helvetica"/>
          <w:color w:val="000000"/>
        </w:rPr>
        <w:t>g;</w:t>
      </w:r>
    </w:p>
    <w:p w:rsidR="000C0789" w:rsidRPr="000C0789" w:rsidRDefault="000C0789" w:rsidP="000C0789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benutten kansen SROI.</w:t>
      </w:r>
    </w:p>
    <w:p w:rsidR="00545D28" w:rsidRDefault="00545D28" w:rsidP="00C9358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0C0789" w:rsidRPr="00C9358B" w:rsidRDefault="000C0789" w:rsidP="00C9358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DF45CD" w:rsidRPr="008E22DF" w:rsidRDefault="00DF45CD">
      <w:pPr>
        <w:rPr>
          <w:rFonts w:ascii="Helvetica" w:hAnsi="Helvetica" w:cs="Helvetica"/>
          <w:bCs/>
          <w:sz w:val="30"/>
          <w:szCs w:val="30"/>
          <w:shd w:val="clear" w:color="auto" w:fill="FFFFFF"/>
        </w:rPr>
      </w:pPr>
      <w:r w:rsidRPr="008E22DF">
        <w:rPr>
          <w:rFonts w:ascii="Helvetica" w:hAnsi="Helvetica" w:cs="Helvetica"/>
          <w:bCs/>
          <w:sz w:val="30"/>
          <w:szCs w:val="30"/>
          <w:shd w:val="clear" w:color="auto" w:fill="FFFFFF"/>
        </w:rPr>
        <w:t>Vragen marktconsultatie</w:t>
      </w:r>
    </w:p>
    <w:p w:rsidR="00FC6F6D" w:rsidRDefault="00FC6F6D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8E22DF">
        <w:rPr>
          <w:rFonts w:ascii="Helvetica" w:hAnsi="Helvetica" w:cs="Helvetica"/>
          <w:color w:val="000000"/>
        </w:rPr>
        <w:t xml:space="preserve">Voor de marktconsultatie zijn een aantal vragen geformuleerd. De vragen zijn hieronder opgenomen in het document. Voor zover mogelijk en waar aan de orde vragen wij u de antwoorden toe te spitsen op de </w:t>
      </w:r>
      <w:r w:rsidR="00C32C6D">
        <w:rPr>
          <w:rFonts w:ascii="Helvetica" w:hAnsi="Helvetica" w:cs="Helvetica"/>
          <w:color w:val="000000"/>
        </w:rPr>
        <w:t>het onderhoud van brandmeldinstallaties en ontruimingsinstallaties bij Hoogheemraadschap van Rijnland</w:t>
      </w:r>
      <w:r w:rsidR="003440F3" w:rsidRPr="008E22DF">
        <w:rPr>
          <w:rFonts w:ascii="Helvetica" w:hAnsi="Helvetica" w:cs="Helvetica"/>
          <w:color w:val="000000"/>
        </w:rPr>
        <w:t>.</w:t>
      </w:r>
    </w:p>
    <w:p w:rsidR="00F26112" w:rsidRPr="008E22DF" w:rsidRDefault="00F26112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3440F3" w:rsidRPr="008E22DF" w:rsidRDefault="003440F3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FC6F6D" w:rsidRPr="008E22DF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1" w:name="_Toc16604203"/>
      <w:r w:rsidRPr="008E22DF">
        <w:rPr>
          <w:rFonts w:ascii="Helvetica" w:hAnsi="Helvetica" w:cs="Helvetica"/>
        </w:rPr>
        <w:t>Algemene informatie over uw organisatie</w:t>
      </w:r>
      <w:bookmarkEnd w:id="1"/>
    </w:p>
    <w:p w:rsidR="00FC6F6D" w:rsidRPr="008E22DF" w:rsidRDefault="00FC6F6D" w:rsidP="00FC6F6D">
      <w:pPr>
        <w:pStyle w:val="Lijstalinea"/>
        <w:numPr>
          <w:ilvl w:val="0"/>
          <w:numId w:val="4"/>
        </w:numPr>
        <w:spacing w:after="0" w:line="240" w:lineRule="auto"/>
        <w:ind w:left="714" w:hanging="357"/>
        <w:rPr>
          <w:rFonts w:ascii="Helvetica" w:hAnsi="Helvetica" w:cs="Helvetica"/>
          <w:color w:val="000000"/>
        </w:rPr>
      </w:pPr>
      <w:r w:rsidRPr="008E22DF">
        <w:rPr>
          <w:rFonts w:ascii="Helvetica" w:hAnsi="Helvetica" w:cs="Helvetica"/>
          <w:color w:val="000000"/>
        </w:rPr>
        <w:t>Uw contactgegevens: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Organisatie ……………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Contactpersoon ………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E-mailadres…………….</w:t>
      </w:r>
    </w:p>
    <w:p w:rsidR="00FC6F6D" w:rsidRPr="000E3A05" w:rsidRDefault="00FC6F6D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Telefoonnummer………….</w:t>
      </w:r>
    </w:p>
    <w:p w:rsidR="003440F3" w:rsidRPr="000E3A05" w:rsidRDefault="003440F3" w:rsidP="000E3A05">
      <w:pPr>
        <w:keepNext/>
        <w:ind w:left="360"/>
        <w:rPr>
          <w:rFonts w:ascii="Helvetica" w:hAnsi="Helvetica" w:cs="Helvetica"/>
          <w:color w:val="000000"/>
        </w:rPr>
      </w:pPr>
    </w:p>
    <w:p w:rsidR="00FC6F6D" w:rsidRPr="008E22DF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2" w:name="_Toc16604209"/>
      <w:r w:rsidRPr="008E22DF">
        <w:rPr>
          <w:rFonts w:ascii="Helvetica" w:hAnsi="Helvetica" w:cs="Helvetica"/>
        </w:rPr>
        <w:t>Marktbenadering</w:t>
      </w:r>
      <w:bookmarkEnd w:id="2"/>
    </w:p>
    <w:p w:rsidR="00873B9C" w:rsidRDefault="00873B9C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Welke diensten kan uw organisatie uitvoeren?</w:t>
      </w:r>
    </w:p>
    <w:p w:rsidR="00F164BA" w:rsidRPr="008E22DF" w:rsidRDefault="00F164BA" w:rsidP="00F164BA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164BA" w:rsidRPr="00F164BA" w:rsidRDefault="00F164BA" w:rsidP="00F164BA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164BA" w:rsidRPr="008E22DF" w:rsidRDefault="00F164BA" w:rsidP="00F164BA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Kan uw organisatie installaties van alle merken onderhouden</w:t>
      </w:r>
      <w:r w:rsidR="005B140C">
        <w:rPr>
          <w:rFonts w:ascii="Helvetica" w:hAnsi="Helvetica" w:cs="Helvetica"/>
        </w:rPr>
        <w:t>?</w:t>
      </w:r>
    </w:p>
    <w:p w:rsidR="00F164BA" w:rsidRPr="008E22DF" w:rsidRDefault="00F164BA" w:rsidP="00F164BA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164BA" w:rsidRPr="008E22DF" w:rsidRDefault="00F164BA" w:rsidP="00F164BA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873B9C" w:rsidRDefault="00873B9C" w:rsidP="00873B9C">
      <w:pPr>
        <w:pStyle w:val="Lijstalinea"/>
        <w:keepNext/>
        <w:ind w:left="644"/>
        <w:rPr>
          <w:rFonts w:ascii="Helvetica" w:hAnsi="Helvetica" w:cs="Helvetica"/>
        </w:rPr>
      </w:pPr>
    </w:p>
    <w:p w:rsidR="005B140C" w:rsidRPr="008E22DF" w:rsidRDefault="005B140C" w:rsidP="005B140C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Wat is naar uw mening de beste scope van de opdracht(en) en waarom?</w:t>
      </w:r>
    </w:p>
    <w:p w:rsidR="005B140C" w:rsidRPr="008E22DF" w:rsidRDefault="005B140C" w:rsidP="005B140C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5B140C" w:rsidRPr="008E22DF" w:rsidRDefault="005B140C" w:rsidP="005B140C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873B9C" w:rsidRPr="008E22DF" w:rsidRDefault="00873B9C" w:rsidP="00873B9C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Welke informatie heeft u nodig om </w:t>
      </w:r>
      <w:r>
        <w:rPr>
          <w:rFonts w:ascii="Helvetica" w:hAnsi="Helvetica" w:cs="Helvetica"/>
        </w:rPr>
        <w:t>een aanbieding te kunnen doen voor het onderhoud van de brandmeldinstallaties en eventueel ook de ontruimingsinstallaties van Hoogheemraadschap van Rijnland?</w:t>
      </w:r>
    </w:p>
    <w:p w:rsidR="00873B9C" w:rsidRPr="008E22DF" w:rsidRDefault="00873B9C" w:rsidP="00873B9C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873B9C" w:rsidRPr="008E22DF" w:rsidRDefault="00873B9C" w:rsidP="00873B9C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lastRenderedPageBreak/>
        <w:t>………………………………………………………………………………………………………………………………</w:t>
      </w:r>
    </w:p>
    <w:p w:rsidR="00FC6F6D" w:rsidRPr="008E22DF" w:rsidRDefault="00273789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Welke informatie heeft u nodig om </w:t>
      </w:r>
      <w:r w:rsidR="00C32C6D">
        <w:rPr>
          <w:rFonts w:ascii="Helvetica" w:hAnsi="Helvetica" w:cs="Helvetica"/>
        </w:rPr>
        <w:t>een aanbieding te kunnen doen voor het onderhoud van de brandmeldinstallaties en eventueel ook de ontruimingsinstallaties van Hoogheemraadschap van Rijnland</w:t>
      </w:r>
      <w:r w:rsidR="00034E87">
        <w:rPr>
          <w:rFonts w:ascii="Helvetica" w:hAnsi="Helvetica" w:cs="Helvetica"/>
        </w:rPr>
        <w:t>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275F70" w:rsidRPr="00275F70" w:rsidRDefault="00C9358B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</w:rPr>
        <w:t xml:space="preserve">Ziet u voor deze opdracht kansen om samen te werken </w:t>
      </w:r>
      <w:r w:rsidR="00C32C6D">
        <w:rPr>
          <w:rFonts w:ascii="Helvetica" w:hAnsi="Helvetica" w:cs="Helvetica"/>
        </w:rPr>
        <w:t xml:space="preserve">met een </w:t>
      </w:r>
      <w:r>
        <w:rPr>
          <w:rFonts w:ascii="Helvetica" w:hAnsi="Helvetica" w:cs="Helvetica"/>
        </w:rPr>
        <w:t>Sociale Werkplaats? Zo ja, voor welk deel van de werkzaamheden</w:t>
      </w:r>
      <w:r w:rsidR="003D44D8" w:rsidRPr="003D44D8">
        <w:rPr>
          <w:rFonts w:ascii="Helvetica" w:hAnsi="Helvetica" w:cs="Helvetica"/>
        </w:rPr>
        <w:t>?</w:t>
      </w:r>
    </w:p>
    <w:p w:rsidR="00FC6F6D" w:rsidRPr="00275F70" w:rsidRDefault="00FC6F6D" w:rsidP="00275F70">
      <w:pPr>
        <w:spacing w:after="0" w:line="240" w:lineRule="auto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275F70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C9358B" w:rsidRPr="00275F70" w:rsidRDefault="00C9358B" w:rsidP="00C9358B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</w:rPr>
        <w:t>Als samenwerking met een Sociale Werkplaats voor een deel van de werkzaamheden verplicht zou worden gestel, is ondersteuning door Hoogheemraadschap van Rijnland dan gewenst</w:t>
      </w:r>
      <w:r w:rsidRPr="003D44D8">
        <w:rPr>
          <w:rFonts w:ascii="Helvetica" w:hAnsi="Helvetica" w:cs="Helvetica"/>
        </w:rPr>
        <w:t>?</w:t>
      </w:r>
      <w:r>
        <w:rPr>
          <w:rFonts w:ascii="Helvetica" w:hAnsi="Helvetica" w:cs="Helvetica"/>
        </w:rPr>
        <w:t xml:space="preserve"> Zo ja, op welke manier?</w:t>
      </w:r>
    </w:p>
    <w:p w:rsidR="00C9358B" w:rsidRPr="00275F70" w:rsidRDefault="00C9358B" w:rsidP="00C9358B">
      <w:pPr>
        <w:spacing w:after="0" w:line="240" w:lineRule="auto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275F70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C9358B" w:rsidRPr="008E22DF" w:rsidRDefault="00C9358B" w:rsidP="00C9358B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3D44D8" w:rsidRDefault="003D44D8" w:rsidP="00FC6F6D">
      <w:pPr>
        <w:keepNext/>
        <w:ind w:left="360"/>
        <w:rPr>
          <w:rFonts w:ascii="Helvetica" w:hAnsi="Helvetica" w:cs="Helvetica"/>
        </w:rPr>
      </w:pPr>
    </w:p>
    <w:p w:rsidR="000E3A05" w:rsidRPr="00F26112" w:rsidRDefault="000E3A05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Referenties</w:t>
      </w:r>
    </w:p>
    <w:p w:rsidR="000E3A05" w:rsidRPr="008E22DF" w:rsidRDefault="00E52582" w:rsidP="000E3A05">
      <w:pPr>
        <w:pStyle w:val="Lijstalinea"/>
        <w:numPr>
          <w:ilvl w:val="0"/>
          <w:numId w:val="4"/>
        </w:numPr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</w:t>
      </w:r>
      <w:r w:rsidR="000E3A05" w:rsidRPr="008E22DF">
        <w:rPr>
          <w:rFonts w:ascii="Helvetica" w:hAnsi="Helvetica" w:cs="Helvetica"/>
          <w:color w:val="000000"/>
        </w:rPr>
        <w:t>et welke activiteiten heeft u ervaring:</w:t>
      </w:r>
    </w:p>
    <w:p w:rsidR="000E3A05" w:rsidRPr="00F34FBE" w:rsidRDefault="00C9358B" w:rsidP="00B96B6E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Onderhoud van brandmeldinstallaties</w:t>
      </w:r>
      <w:r w:rsidR="00873B9C">
        <w:rPr>
          <w:rFonts w:ascii="Helvetica" w:hAnsi="Helvetica" w:cs="Helvetica"/>
          <w:color w:val="000000"/>
        </w:rPr>
        <w:t>?</w:t>
      </w:r>
      <w:r w:rsidR="005B140C">
        <w:rPr>
          <w:rFonts w:ascii="Helvetica" w:hAnsi="Helvetica" w:cs="Helvetica"/>
          <w:color w:val="000000"/>
        </w:rPr>
        <w:t xml:space="preserve"> In welke omvang?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873B9C" w:rsidP="00B96B6E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Onderhoud van ontruimingsinstallaties</w:t>
      </w:r>
      <w:r w:rsidR="000E3A05" w:rsidRPr="00F34FBE">
        <w:rPr>
          <w:rFonts w:ascii="Helvetica" w:hAnsi="Helvetica" w:cs="Helvetica"/>
          <w:color w:val="000000"/>
        </w:rPr>
        <w:t>?</w:t>
      </w:r>
      <w:r w:rsidR="005B140C">
        <w:rPr>
          <w:rFonts w:ascii="Helvetica" w:hAnsi="Helvetica" w:cs="Helvetica"/>
          <w:color w:val="000000"/>
        </w:rPr>
        <w:t xml:space="preserve"> In welke omvang?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Anders</w:t>
      </w:r>
      <w:r w:rsidR="00E52582">
        <w:rPr>
          <w:rFonts w:ascii="Helvetica" w:hAnsi="Helvetica" w:cs="Helvetica"/>
          <w:color w:val="000000"/>
        </w:rPr>
        <w:t xml:space="preserve">, relevant voor </w:t>
      </w:r>
      <w:r w:rsidR="00873B9C">
        <w:rPr>
          <w:rFonts w:ascii="Helvetica" w:hAnsi="Helvetica" w:cs="Helvetica"/>
          <w:color w:val="000000"/>
        </w:rPr>
        <w:t>deze opdracht</w:t>
      </w:r>
      <w:r w:rsidRPr="00F34FBE">
        <w:rPr>
          <w:rFonts w:ascii="Helvetica" w:hAnsi="Helvetica" w:cs="Helvetica"/>
          <w:color w:val="000000"/>
        </w:rPr>
        <w:t>? (graag toelichten)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E45850" w:rsidRDefault="00E45850" w:rsidP="00C9358B">
      <w:pPr>
        <w:keepNext/>
        <w:rPr>
          <w:rFonts w:ascii="Helvetica" w:hAnsi="Helvetica" w:cs="Helvetica"/>
          <w:color w:val="000000"/>
        </w:rPr>
      </w:pPr>
    </w:p>
    <w:p w:rsidR="00E45850" w:rsidRPr="00F26112" w:rsidRDefault="00E45850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Specificaties</w:t>
      </w:r>
    </w:p>
    <w:p w:rsidR="00E45850" w:rsidRDefault="00E45850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Welke eisen t.a.v.</w:t>
      </w:r>
      <w:r w:rsidR="00C9358B">
        <w:rPr>
          <w:rFonts w:ascii="Helvetica" w:hAnsi="Helvetica" w:cs="Helvetica"/>
        </w:rPr>
        <w:t xml:space="preserve"> deze opdracht dienen er</w:t>
      </w:r>
      <w:r w:rsidR="000C0789">
        <w:rPr>
          <w:rFonts w:ascii="Helvetica" w:hAnsi="Helvetica" w:cs="Helvetica"/>
        </w:rPr>
        <w:t xml:space="preserve"> volgens u</w:t>
      </w:r>
      <w:r w:rsidR="00C9358B">
        <w:rPr>
          <w:rFonts w:ascii="Helvetica" w:hAnsi="Helvetica" w:cs="Helvetica"/>
        </w:rPr>
        <w:t xml:space="preserve"> te worden gesteld</w:t>
      </w:r>
      <w:r>
        <w:rPr>
          <w:rFonts w:ascii="Helvetica" w:hAnsi="Helvetica" w:cs="Helvetica"/>
        </w:rPr>
        <w:t xml:space="preserve">? </w:t>
      </w:r>
    </w:p>
    <w:p w:rsidR="00E45850" w:rsidRPr="00F26112" w:rsidRDefault="00E45850" w:rsidP="00E45850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F2611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F26112" w:rsidRDefault="00E45850" w:rsidP="00E45850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F2611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13249" w:rsidRPr="008E22DF" w:rsidRDefault="00E13249" w:rsidP="006845F5">
      <w:pPr>
        <w:keepNext/>
        <w:ind w:left="360"/>
        <w:rPr>
          <w:rFonts w:ascii="Helvetica" w:hAnsi="Helvetica" w:cs="Helvetica"/>
        </w:rPr>
      </w:pPr>
    </w:p>
    <w:p w:rsidR="00FC6F6D" w:rsidRPr="00F26112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3" w:name="_Toc16604210"/>
      <w:r w:rsidRPr="008E22DF">
        <w:rPr>
          <w:rFonts w:ascii="Helvetica" w:hAnsi="Helvetica" w:cs="Helvetica"/>
        </w:rPr>
        <w:t>Slot</w:t>
      </w:r>
      <w:bookmarkEnd w:id="3"/>
    </w:p>
    <w:p w:rsidR="00FC6F6D" w:rsidRPr="008E22DF" w:rsidRDefault="00FC6F6D" w:rsidP="00963E7B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Zijn er nog andere opmerkingen, voorstellen of suggesties die u wilt meegeven?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Default="00FC6F6D" w:rsidP="00034E87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8E22DF" w:rsidRDefault="00AE3622" w:rsidP="00AE3622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Wenst u uw antwoorden toe te lichten in een</w:t>
      </w:r>
      <w:r w:rsidRPr="00AE3622">
        <w:t xml:space="preserve"> </w:t>
      </w:r>
      <w:r>
        <w:rPr>
          <w:rFonts w:ascii="Helvetica" w:hAnsi="Helvetica" w:cs="Helvetica"/>
        </w:rPr>
        <w:t>bilateraal gesprek</w:t>
      </w:r>
      <w:r w:rsidRPr="008E22DF">
        <w:rPr>
          <w:rFonts w:ascii="Helvetica" w:hAnsi="Helvetica" w:cs="Helvetica"/>
        </w:rPr>
        <w:t>?</w:t>
      </w:r>
    </w:p>
    <w:p w:rsidR="00AE3622" w:rsidRPr="008E22DF" w:rsidRDefault="00AE3622" w:rsidP="00AE3622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034E87" w:rsidRDefault="00AE3622" w:rsidP="006845F5">
      <w:pPr>
        <w:keepNext/>
        <w:spacing w:after="0"/>
        <w:ind w:left="357"/>
        <w:rPr>
          <w:rFonts w:ascii="Helvetica" w:hAnsi="Helvetica" w:cs="Helvetica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034E87" w:rsidRDefault="00AE3622" w:rsidP="00034E87">
      <w:pPr>
        <w:keepNext/>
        <w:ind w:left="360"/>
        <w:rPr>
          <w:rFonts w:ascii="Helvetica" w:hAnsi="Helvetica" w:cs="Helvetica"/>
        </w:rPr>
      </w:pPr>
    </w:p>
    <w:sectPr w:rsidR="00AE3622" w:rsidRPr="00034E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8F2" w:rsidRDefault="000138F2" w:rsidP="000138F2">
      <w:pPr>
        <w:spacing w:after="0" w:line="240" w:lineRule="auto"/>
      </w:pPr>
      <w:r>
        <w:separator/>
      </w:r>
    </w:p>
  </w:endnote>
  <w:endnote w:type="continuationSeparator" w:id="0">
    <w:p w:rsidR="000138F2" w:rsidRDefault="000138F2" w:rsidP="0001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8F2" w:rsidRDefault="000138F2" w:rsidP="000138F2">
      <w:pPr>
        <w:spacing w:after="0" w:line="240" w:lineRule="auto"/>
      </w:pPr>
      <w:r>
        <w:separator/>
      </w:r>
    </w:p>
  </w:footnote>
  <w:footnote w:type="continuationSeparator" w:id="0">
    <w:p w:rsidR="000138F2" w:rsidRDefault="000138F2" w:rsidP="00013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2" w:rsidRPr="000138F2" w:rsidRDefault="000138F2" w:rsidP="000138F2">
    <w:pPr>
      <w:pStyle w:val="Koptekst"/>
      <w:jc w:val="right"/>
    </w:pPr>
    <w:r w:rsidRPr="000138F2">
      <w:rPr>
        <w:rFonts w:ascii="Helvetica" w:hAnsi="Helvetica" w:cs="Helvetica"/>
        <w:sz w:val="30"/>
        <w:szCs w:val="30"/>
        <w:shd w:val="clear" w:color="auto" w:fill="FFFFFF"/>
      </w:rPr>
      <w:t>DIG-11958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A6705"/>
    <w:multiLevelType w:val="hybridMultilevel"/>
    <w:tmpl w:val="0AA4AAEA"/>
    <w:lvl w:ilvl="0" w:tplc="37BCBA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90EE9"/>
    <w:multiLevelType w:val="hybridMultilevel"/>
    <w:tmpl w:val="4F6439D4"/>
    <w:lvl w:ilvl="0" w:tplc="0413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9A43A44"/>
    <w:multiLevelType w:val="hybridMultilevel"/>
    <w:tmpl w:val="141CE00E"/>
    <w:lvl w:ilvl="0" w:tplc="557042A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3D1272"/>
    <w:multiLevelType w:val="hybridMultilevel"/>
    <w:tmpl w:val="E6D890A0"/>
    <w:lvl w:ilvl="0" w:tplc="F15E408E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557042A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13728"/>
    <w:multiLevelType w:val="hybridMultilevel"/>
    <w:tmpl w:val="92D8D8E0"/>
    <w:lvl w:ilvl="0" w:tplc="A2564B6A">
      <w:numFmt w:val="bullet"/>
      <w:lvlText w:val="-"/>
      <w:lvlJc w:val="left"/>
      <w:pPr>
        <w:ind w:left="1080" w:hanging="360"/>
      </w:pPr>
      <w:rPr>
        <w:rFonts w:ascii="Helvetica" w:eastAsiaTheme="minorHAnsi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803FEE"/>
    <w:multiLevelType w:val="hybridMultilevel"/>
    <w:tmpl w:val="8E7CCFCC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6391B"/>
    <w:multiLevelType w:val="hybridMultilevel"/>
    <w:tmpl w:val="DB6AF4D8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0735A"/>
    <w:multiLevelType w:val="hybridMultilevel"/>
    <w:tmpl w:val="4058CB70"/>
    <w:lvl w:ilvl="0" w:tplc="0413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4B4A1010"/>
    <w:multiLevelType w:val="hybridMultilevel"/>
    <w:tmpl w:val="0686C00E"/>
    <w:lvl w:ilvl="0" w:tplc="90B29FE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1D5"/>
    <w:multiLevelType w:val="hybridMultilevel"/>
    <w:tmpl w:val="FD7871FE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75C80"/>
    <w:multiLevelType w:val="multilevel"/>
    <w:tmpl w:val="FDB46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5020B2"/>
    <w:multiLevelType w:val="hybridMultilevel"/>
    <w:tmpl w:val="66CAEA22"/>
    <w:lvl w:ilvl="0" w:tplc="557042A8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3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5CD"/>
    <w:rsid w:val="00000E34"/>
    <w:rsid w:val="000138F2"/>
    <w:rsid w:val="00017A5B"/>
    <w:rsid w:val="000257A2"/>
    <w:rsid w:val="00034E87"/>
    <w:rsid w:val="00052EB3"/>
    <w:rsid w:val="0006138A"/>
    <w:rsid w:val="00066B71"/>
    <w:rsid w:val="00066B88"/>
    <w:rsid w:val="00095540"/>
    <w:rsid w:val="000C0789"/>
    <w:rsid w:val="000C3D16"/>
    <w:rsid w:val="000D1CBE"/>
    <w:rsid w:val="000E17CE"/>
    <w:rsid w:val="000E3A05"/>
    <w:rsid w:val="0010454A"/>
    <w:rsid w:val="00106941"/>
    <w:rsid w:val="0011105D"/>
    <w:rsid w:val="001445E2"/>
    <w:rsid w:val="00146FDA"/>
    <w:rsid w:val="001511C2"/>
    <w:rsid w:val="001515AE"/>
    <w:rsid w:val="0016725B"/>
    <w:rsid w:val="00185EBD"/>
    <w:rsid w:val="00196CF1"/>
    <w:rsid w:val="001B7E49"/>
    <w:rsid w:val="001D2EFB"/>
    <w:rsid w:val="001E08F6"/>
    <w:rsid w:val="001F1814"/>
    <w:rsid w:val="001F2615"/>
    <w:rsid w:val="001F4136"/>
    <w:rsid w:val="00202C86"/>
    <w:rsid w:val="00203A6E"/>
    <w:rsid w:val="00207426"/>
    <w:rsid w:val="00220D9F"/>
    <w:rsid w:val="00222F67"/>
    <w:rsid w:val="002452C1"/>
    <w:rsid w:val="00255362"/>
    <w:rsid w:val="00273789"/>
    <w:rsid w:val="00275F70"/>
    <w:rsid w:val="00282BDF"/>
    <w:rsid w:val="00297690"/>
    <w:rsid w:val="002A2C60"/>
    <w:rsid w:val="002B6CD7"/>
    <w:rsid w:val="002F5985"/>
    <w:rsid w:val="003045B6"/>
    <w:rsid w:val="0031591A"/>
    <w:rsid w:val="003312B1"/>
    <w:rsid w:val="00343A8F"/>
    <w:rsid w:val="003440F3"/>
    <w:rsid w:val="003474E5"/>
    <w:rsid w:val="00355923"/>
    <w:rsid w:val="00361A2E"/>
    <w:rsid w:val="003657D8"/>
    <w:rsid w:val="00382129"/>
    <w:rsid w:val="00382D1F"/>
    <w:rsid w:val="003A2725"/>
    <w:rsid w:val="003D44D8"/>
    <w:rsid w:val="003D4DA8"/>
    <w:rsid w:val="00401607"/>
    <w:rsid w:val="00403AD0"/>
    <w:rsid w:val="00407D6A"/>
    <w:rsid w:val="00407DCE"/>
    <w:rsid w:val="00426F26"/>
    <w:rsid w:val="00433C6E"/>
    <w:rsid w:val="0043542A"/>
    <w:rsid w:val="00474635"/>
    <w:rsid w:val="004868C3"/>
    <w:rsid w:val="004968C4"/>
    <w:rsid w:val="004C0B4F"/>
    <w:rsid w:val="004C1D2C"/>
    <w:rsid w:val="004C5EED"/>
    <w:rsid w:val="004E2FE3"/>
    <w:rsid w:val="004E3885"/>
    <w:rsid w:val="004F243F"/>
    <w:rsid w:val="005049E8"/>
    <w:rsid w:val="005100EE"/>
    <w:rsid w:val="005102E1"/>
    <w:rsid w:val="00540B35"/>
    <w:rsid w:val="00545D28"/>
    <w:rsid w:val="00546F78"/>
    <w:rsid w:val="00554F8E"/>
    <w:rsid w:val="00570FB8"/>
    <w:rsid w:val="0057619C"/>
    <w:rsid w:val="00576A18"/>
    <w:rsid w:val="005845A9"/>
    <w:rsid w:val="00592BC9"/>
    <w:rsid w:val="005960FD"/>
    <w:rsid w:val="005A4152"/>
    <w:rsid w:val="005A4785"/>
    <w:rsid w:val="005B140C"/>
    <w:rsid w:val="005B317F"/>
    <w:rsid w:val="005C222E"/>
    <w:rsid w:val="005C3AD9"/>
    <w:rsid w:val="005E6C3B"/>
    <w:rsid w:val="005E6EF8"/>
    <w:rsid w:val="005E7CC8"/>
    <w:rsid w:val="005F4880"/>
    <w:rsid w:val="005F4BD8"/>
    <w:rsid w:val="0060486A"/>
    <w:rsid w:val="006312E8"/>
    <w:rsid w:val="00637620"/>
    <w:rsid w:val="00653A65"/>
    <w:rsid w:val="00656118"/>
    <w:rsid w:val="00661839"/>
    <w:rsid w:val="006845F5"/>
    <w:rsid w:val="00690188"/>
    <w:rsid w:val="0069360B"/>
    <w:rsid w:val="006B01A5"/>
    <w:rsid w:val="006B7456"/>
    <w:rsid w:val="006C0239"/>
    <w:rsid w:val="006C3566"/>
    <w:rsid w:val="006C59E2"/>
    <w:rsid w:val="006D4757"/>
    <w:rsid w:val="006F0302"/>
    <w:rsid w:val="006F1CFE"/>
    <w:rsid w:val="006F578F"/>
    <w:rsid w:val="00700835"/>
    <w:rsid w:val="007156D9"/>
    <w:rsid w:val="00723C94"/>
    <w:rsid w:val="00732D16"/>
    <w:rsid w:val="00735C3A"/>
    <w:rsid w:val="00753048"/>
    <w:rsid w:val="00754D93"/>
    <w:rsid w:val="00755F98"/>
    <w:rsid w:val="0076079D"/>
    <w:rsid w:val="00764073"/>
    <w:rsid w:val="00773380"/>
    <w:rsid w:val="00781612"/>
    <w:rsid w:val="007A7147"/>
    <w:rsid w:val="007C05BE"/>
    <w:rsid w:val="007D530F"/>
    <w:rsid w:val="007F2A78"/>
    <w:rsid w:val="00812615"/>
    <w:rsid w:val="008149A0"/>
    <w:rsid w:val="00816FC5"/>
    <w:rsid w:val="0082361E"/>
    <w:rsid w:val="00842ED6"/>
    <w:rsid w:val="008573EC"/>
    <w:rsid w:val="008603A7"/>
    <w:rsid w:val="00873B9C"/>
    <w:rsid w:val="008834F0"/>
    <w:rsid w:val="00887E32"/>
    <w:rsid w:val="008A3A79"/>
    <w:rsid w:val="008B013A"/>
    <w:rsid w:val="008B2E0C"/>
    <w:rsid w:val="008C2099"/>
    <w:rsid w:val="008D4D76"/>
    <w:rsid w:val="008D5DAE"/>
    <w:rsid w:val="008E22DF"/>
    <w:rsid w:val="008E7B16"/>
    <w:rsid w:val="008F3A4D"/>
    <w:rsid w:val="00916EC5"/>
    <w:rsid w:val="00917C72"/>
    <w:rsid w:val="00963E7B"/>
    <w:rsid w:val="00980FA3"/>
    <w:rsid w:val="009E505F"/>
    <w:rsid w:val="00A079E0"/>
    <w:rsid w:val="00A24DAD"/>
    <w:rsid w:val="00A5415F"/>
    <w:rsid w:val="00A56E2B"/>
    <w:rsid w:val="00A81775"/>
    <w:rsid w:val="00A82CF1"/>
    <w:rsid w:val="00A845B4"/>
    <w:rsid w:val="00AA308D"/>
    <w:rsid w:val="00AA3758"/>
    <w:rsid w:val="00AB254F"/>
    <w:rsid w:val="00AC1D05"/>
    <w:rsid w:val="00AD3DDC"/>
    <w:rsid w:val="00AE3622"/>
    <w:rsid w:val="00AE5AD9"/>
    <w:rsid w:val="00AF194D"/>
    <w:rsid w:val="00B003BC"/>
    <w:rsid w:val="00B211C1"/>
    <w:rsid w:val="00B21980"/>
    <w:rsid w:val="00B36A9B"/>
    <w:rsid w:val="00B44CC2"/>
    <w:rsid w:val="00B516B4"/>
    <w:rsid w:val="00B5391F"/>
    <w:rsid w:val="00B95619"/>
    <w:rsid w:val="00B96B6E"/>
    <w:rsid w:val="00BA127D"/>
    <w:rsid w:val="00BB461C"/>
    <w:rsid w:val="00BB6E73"/>
    <w:rsid w:val="00BD77C1"/>
    <w:rsid w:val="00BF27F9"/>
    <w:rsid w:val="00BF679C"/>
    <w:rsid w:val="00C070EB"/>
    <w:rsid w:val="00C13BFA"/>
    <w:rsid w:val="00C23ACB"/>
    <w:rsid w:val="00C3113C"/>
    <w:rsid w:val="00C32AD3"/>
    <w:rsid w:val="00C32C6D"/>
    <w:rsid w:val="00C376DA"/>
    <w:rsid w:val="00C45AA9"/>
    <w:rsid w:val="00C46503"/>
    <w:rsid w:val="00C57B5E"/>
    <w:rsid w:val="00C76CDB"/>
    <w:rsid w:val="00C84DEB"/>
    <w:rsid w:val="00C867DD"/>
    <w:rsid w:val="00C90CF0"/>
    <w:rsid w:val="00C9358B"/>
    <w:rsid w:val="00CC13E8"/>
    <w:rsid w:val="00CC3FFA"/>
    <w:rsid w:val="00CD5CF5"/>
    <w:rsid w:val="00CE28F6"/>
    <w:rsid w:val="00CF1E0F"/>
    <w:rsid w:val="00D039A6"/>
    <w:rsid w:val="00D23B06"/>
    <w:rsid w:val="00D346B9"/>
    <w:rsid w:val="00D521D2"/>
    <w:rsid w:val="00D523BB"/>
    <w:rsid w:val="00D5345E"/>
    <w:rsid w:val="00D76093"/>
    <w:rsid w:val="00D9536F"/>
    <w:rsid w:val="00DA294F"/>
    <w:rsid w:val="00DD6BF0"/>
    <w:rsid w:val="00DF1426"/>
    <w:rsid w:val="00DF45CD"/>
    <w:rsid w:val="00E06F32"/>
    <w:rsid w:val="00E07FA7"/>
    <w:rsid w:val="00E12DA5"/>
    <w:rsid w:val="00E13249"/>
    <w:rsid w:val="00E27418"/>
    <w:rsid w:val="00E43F19"/>
    <w:rsid w:val="00E45850"/>
    <w:rsid w:val="00E52582"/>
    <w:rsid w:val="00E869F2"/>
    <w:rsid w:val="00E9043A"/>
    <w:rsid w:val="00E911ED"/>
    <w:rsid w:val="00E936A2"/>
    <w:rsid w:val="00E9763B"/>
    <w:rsid w:val="00EA3EA9"/>
    <w:rsid w:val="00EB12E3"/>
    <w:rsid w:val="00EB30E1"/>
    <w:rsid w:val="00EB57A7"/>
    <w:rsid w:val="00EC33FB"/>
    <w:rsid w:val="00EC7B88"/>
    <w:rsid w:val="00F057AE"/>
    <w:rsid w:val="00F11759"/>
    <w:rsid w:val="00F12510"/>
    <w:rsid w:val="00F164BA"/>
    <w:rsid w:val="00F26112"/>
    <w:rsid w:val="00F268F9"/>
    <w:rsid w:val="00F32AB9"/>
    <w:rsid w:val="00F34FBE"/>
    <w:rsid w:val="00F404B9"/>
    <w:rsid w:val="00F54BA6"/>
    <w:rsid w:val="00F61B42"/>
    <w:rsid w:val="00F76CA4"/>
    <w:rsid w:val="00F81F6E"/>
    <w:rsid w:val="00F9021E"/>
    <w:rsid w:val="00FB3551"/>
    <w:rsid w:val="00FB73F3"/>
    <w:rsid w:val="00FC6F6D"/>
    <w:rsid w:val="00FD0185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D0A0"/>
  <w15:docId w15:val="{E98BE6A7-9030-4809-8D9E-042B13F7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F6D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C6F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jstalinea">
    <w:name w:val="List Paragraph"/>
    <w:basedOn w:val="Standaard"/>
    <w:uiPriority w:val="34"/>
    <w:qFormat/>
    <w:rsid w:val="00FC6F6D"/>
    <w:pPr>
      <w:spacing w:after="160" w:line="259" w:lineRule="auto"/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FC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6F6D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1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38F2"/>
  </w:style>
  <w:style w:type="paragraph" w:styleId="Voettekst">
    <w:name w:val="footer"/>
    <w:basedOn w:val="Standaard"/>
    <w:link w:val="VoettekstChar"/>
    <w:uiPriority w:val="99"/>
    <w:unhideWhenUsed/>
    <w:rsid w:val="00013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3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C09E58EC.dotm</Template>
  <TotalTime>0</TotalTime>
  <Pages>2</Pages>
  <Words>548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mliefting</dc:creator>
  <cp:lastModifiedBy>Liefting, Maaike</cp:lastModifiedBy>
  <cp:revision>2</cp:revision>
  <dcterms:created xsi:type="dcterms:W3CDTF">2021-04-12T13:39:00Z</dcterms:created>
  <dcterms:modified xsi:type="dcterms:W3CDTF">2021-04-12T13:39:00Z</dcterms:modified>
</cp:coreProperties>
</file>